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B39133" w14:textId="4343033B" w:rsidR="00CA65E4" w:rsidRDefault="005E495E" w:rsidP="00FF5E7C">
      <w:pPr>
        <w:spacing w:after="120" w:line="360" w:lineRule="auto"/>
        <w:ind w:left="567" w:right="777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 xml:space="preserve">AMAZONE EasyMatch появится в приложении mySpreader в январе </w:t>
      </w:r>
    </w:p>
    <w:p w14:paraId="586870FF" w14:textId="00C19836" w:rsidR="00CA65E4" w:rsidRDefault="00111FB5" w:rsidP="00CA65E4">
      <w:pPr>
        <w:spacing w:after="120" w:line="360" w:lineRule="auto"/>
        <w:ind w:left="567" w:right="1695"/>
        <w:rPr>
          <w:rFonts w:ascii="Arial" w:hAnsi="Arial" w:cs="Arial"/>
          <w:sz w:val="28"/>
          <w:szCs w:val="28"/>
        </w:rPr>
      </w:pPr>
      <w:r>
        <w:rPr>
          <w:rFonts w:ascii="Arial" w:hAnsi="Arial"/>
          <w:sz w:val="28"/>
        </w:rPr>
        <w:t xml:space="preserve">Обновление обеспечивает интеллектуальную идентификацию удобрений по фотографии </w:t>
      </w:r>
    </w:p>
    <w:p w14:paraId="2146F59B" w14:textId="77777777" w:rsidR="00111FB5" w:rsidRPr="00CA65E4" w:rsidRDefault="00111FB5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15B2E3" w14:textId="4C4DA213" w:rsidR="00CA65E4" w:rsidRP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>Новая система идентификации EasyMatch от AMAZONE на базе искусственного интеллекта определяет требуемое удобрение просто по фотографии. Программное обеспечение было впервые представлено на выставке Agritechnica 2025 и отмечено серебряной медалью Немецкого сельскохозяйственного общества (DLG). С помощью искусственного интеллекта и удобного эталонного шаблона создается цифровой отпечаток. Система сравнивает данный отпечаток с базой данных удобрений и выдает требуемое удобрения по одному нажатию кнопки. В результате достигается быстрая и точная базовая настройка для требуемого удобрения — даже для незнакомых наименований продуктов. Это экономит время, повышает прецизионность и эффективность внесения удобрений.</w:t>
      </w:r>
    </w:p>
    <w:p w14:paraId="567C8A67" w14:textId="60032590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Система EasyMatch будет доступна в приложении mySpreader через бесплатное обновление с 1 января 2026 года. Соответствующий шаблон можно получить у вашего местного сбытового партнера. Данная функция совместима со всеми распределителями удобрений AMAZONE из текущего ассортимента и расширяет функциональность приложения mySpreader. В сочетании с проверенной функцией EasyMix для настройки и оценки тукосмесей и цифровым контрольным стендом EasyCheck, приложение mySpreader представляет собой центральный инструмент для быстрой и точной настройки любого распределителя удобрений AMAZONE благодаря искусственному интеллекту и многолетнему опыту.</w:t>
      </w:r>
    </w:p>
    <w:p w14:paraId="112E9DCA" w14:textId="77777777" w:rsidR="00CA65E4" w:rsidRP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46816C3" w14:textId="77777777" w:rsidR="00CA65E4" w:rsidRDefault="00CA65E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83E2282" wp14:editId="48F98CF9">
            <wp:simplePos x="0" y="0"/>
            <wp:positionH relativeFrom="column">
              <wp:posOffset>90805</wp:posOffset>
            </wp:positionH>
            <wp:positionV relativeFrom="paragraph">
              <wp:posOffset>219075</wp:posOffset>
            </wp:positionV>
            <wp:extent cx="2124075" cy="1520206"/>
            <wp:effectExtent l="0" t="0" r="0" b="3810"/>
            <wp:wrapNone/>
            <wp:docPr id="36306635" name="Grafik 2" descr="Ein Bild, das Kuns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06635" name="Grafik 2" descr="Ein Bild, das Kuns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770" b="84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520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b/>
          <w:noProof/>
        </w:rPr>
        <w:drawing>
          <wp:inline distT="0" distB="0" distL="0" distR="0" wp14:anchorId="5E288D78" wp14:editId="28A218BB">
            <wp:extent cx="4394201" cy="3295650"/>
            <wp:effectExtent l="0" t="0" r="6350" b="0"/>
            <wp:docPr id="1390111263" name="Grafik 1" descr="Ein Bild, das Handy, Person, Gerät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111263" name="Grafik 1" descr="Ein Bild, das Handy, Person, Gerät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9418" cy="3299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1F208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EasyMatch легко распознает удобрения по фотографии</w:t>
      </w:r>
    </w:p>
    <w:p w14:paraId="085ED182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Прецизионные рекомендации по настройке даже для неизвестных наименований удобрений</w:t>
      </w:r>
    </w:p>
    <w:p w14:paraId="38982F56" w14:textId="77777777" w:rsidR="00B30424" w:rsidRPr="00CA65E4" w:rsidRDefault="00B30424" w:rsidP="00876198">
      <w:pPr>
        <w:numPr>
          <w:ilvl w:val="0"/>
          <w:numId w:val="8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Быстрая и надежная настройка любого распределителя удобрений AMAZONE </w:t>
      </w:r>
    </w:p>
    <w:p w14:paraId="164D86B3" w14:textId="77777777" w:rsidR="00B30424" w:rsidRPr="00CA65E4" w:rsidRDefault="00B30424" w:rsidP="00CA65E4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F81F05F" w14:textId="70D5045F" w:rsidR="007639FE" w:rsidRDefault="007639FE" w:rsidP="004A4E7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6EF1BDF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E0CE5B3" w14:textId="77777777" w:rsidR="007639FE" w:rsidRDefault="007639FE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6FD4B387" w14:textId="77777777" w:rsidR="004A4E71" w:rsidRDefault="004A4E71">
      <w:pPr>
        <w:rPr>
          <w:rFonts w:ascii="Arial" w:hAnsi="Arial" w:cs="Arial"/>
          <w:bCs/>
        </w:rPr>
      </w:pPr>
      <w:r>
        <w:br w:type="page"/>
      </w:r>
    </w:p>
    <w:p w14:paraId="4DF84864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Иллюстрации, содержание и данные о технических характеристиках не имеют обязательной силы и могут отличаться в зависимости от оснащения! Следует соблюдать действующие положения местных правил дорожного движения, возможно, потребуется получение специального разрешения. Следует уточнить допустимую нагрузку на ось и общий вес трактора. Не все возможности комбинирования можно реализовать с тракторами любых производителей.</w:t>
      </w:r>
    </w:p>
    <w:p w14:paraId="48FDF207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13ADE3E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Об AMAZONE</w:t>
      </w:r>
    </w:p>
    <w:p w14:paraId="5A6CD959" w14:textId="79974D2C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Компания AMAZONEN-WERKE H. Dreyer SE &amp; Co. KG с головным офисом в 49205 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с общим количеством сотрудников более 2.500 человек. Продуктовая линейка включает почвообрабатывающие орудия, сеялки, распределители удобрений, орудия для защиты растений и пропашную технику. На базе данных ключевых компетенций AMAZONE сегодня является специалистом по "интеллектуальному растениеводству" в области сельского хозяйства. Дополнительная информация: </w:t>
      </w:r>
      <w:hyperlink r:id="rId10" w:history="1">
        <w:r w:rsidR="00FF5E7C" w:rsidRPr="000C1C33">
          <w:rPr>
            <w:rStyle w:val="Hyperlink"/>
            <w:rFonts w:ascii="Arial" w:hAnsi="Arial"/>
            <w:sz w:val="20"/>
          </w:rPr>
          <w:t>www.amazone.</w:t>
        </w:r>
        <w:r w:rsidR="00FF5E7C" w:rsidRPr="000C1C33">
          <w:rPr>
            <w:rStyle w:val="Hyperlink"/>
            <w:rFonts w:ascii="Arial" w:hAnsi="Arial"/>
            <w:sz w:val="20"/>
            <w:lang w:val="de-DE"/>
          </w:rPr>
          <w:t>net/ru</w:t>
        </w:r>
      </w:hyperlink>
    </w:p>
    <w:p w14:paraId="1CDB0998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1A0BD307" wp14:editId="52AB7FF8">
            <wp:extent cx="241300" cy="241300"/>
            <wp:effectExtent l="0" t="0" r="6350" b="6350"/>
            <wp:docPr id="13" name="Grafik 13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859316D" wp14:editId="30C9DE64">
            <wp:extent cx="241300" cy="241300"/>
            <wp:effectExtent l="0" t="0" r="6350" b="6350"/>
            <wp:docPr id="12" name="Grafik 12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B657A38" wp14:editId="0F0E92A9">
            <wp:extent cx="241300" cy="241300"/>
            <wp:effectExtent l="0" t="0" r="6350" b="6350"/>
            <wp:docPr id="11" name="Grafik 11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3D1D087B" wp14:editId="1DDB1B2C">
            <wp:extent cx="241300" cy="241300"/>
            <wp:effectExtent l="0" t="0" r="6350" b="6350"/>
            <wp:docPr id="10" name="Grafik 10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9AE1B35" wp14:editId="2756B13F">
            <wp:extent cx="241300" cy="241300"/>
            <wp:effectExtent l="0" t="0" r="6350" b="6350"/>
            <wp:docPr id="7" name="Grafik 7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C7362D">
      <w:headerReference w:type="default" r:id="rId26"/>
      <w:footerReference w:type="default" r:id="rId27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FF8452" w14:textId="77777777" w:rsidR="00CA65E4" w:rsidRDefault="00CA65E4">
      <w:r>
        <w:separator/>
      </w:r>
    </w:p>
  </w:endnote>
  <w:endnote w:type="continuationSeparator" w:id="0">
    <w:p w14:paraId="1FFF4D0D" w14:textId="77777777" w:rsidR="00CA65E4" w:rsidRDefault="00CA65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18F547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2AE9811" wp14:editId="4F0C90E7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D795F8F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AE981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D795F8F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01FC7C2" wp14:editId="4E3F2F26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0C38D1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9009E31" wp14:editId="57C1B263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9C86335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3CE57215" wp14:editId="49565B9B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1ACBB942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148EE8B4" w14:textId="373BC76B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E5721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1ACBB942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148EE8B4" w14:textId="373BC76B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Телефон +49 (0)5405 501-0 ∙ amazone@amazone.de ∙ www.amazone.net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7D11EF" w14:textId="77777777" w:rsidR="00CA65E4" w:rsidRDefault="00CA65E4">
      <w:r>
        <w:separator/>
      </w:r>
    </w:p>
  </w:footnote>
  <w:footnote w:type="continuationSeparator" w:id="0">
    <w:p w14:paraId="252BB950" w14:textId="77777777" w:rsidR="00CA65E4" w:rsidRDefault="00CA65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7B59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12C31FA2" wp14:editId="62A13B9A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052A32" w14:textId="4093F121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декабрь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2C31FA2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11052A32" w14:textId="4093F121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Пресс-релиз декабрь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5E787429" wp14:editId="4E0D3457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94DF909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B9DD993" wp14:editId="21B0D2CB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D855C5B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179368ED" wp14:editId="0D2D01E6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305156E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79368E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7305156E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A5B582A"/>
    <w:multiLevelType w:val="hybridMultilevel"/>
    <w:tmpl w:val="9C5CDD00"/>
    <w:lvl w:ilvl="0" w:tplc="0407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4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30B42E23"/>
    <w:multiLevelType w:val="hybridMultilevel"/>
    <w:tmpl w:val="C02CEB42"/>
    <w:lvl w:ilvl="0" w:tplc="D17AEA5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1983C54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84A62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3E54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C947C8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0680C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401C5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B88B8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48F81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7"/>
  </w:num>
  <w:num w:numId="2" w16cid:durableId="174198297">
    <w:abstractNumId w:val="0"/>
  </w:num>
  <w:num w:numId="3" w16cid:durableId="1910768183">
    <w:abstractNumId w:val="3"/>
  </w:num>
  <w:num w:numId="4" w16cid:durableId="695468657">
    <w:abstractNumId w:val="4"/>
  </w:num>
  <w:num w:numId="5" w16cid:durableId="1365207413">
    <w:abstractNumId w:val="1"/>
  </w:num>
  <w:num w:numId="6" w16cid:durableId="1681931139">
    <w:abstractNumId w:val="6"/>
  </w:num>
  <w:num w:numId="7" w16cid:durableId="1342583343">
    <w:abstractNumId w:val="5"/>
  </w:num>
  <w:num w:numId="8" w16cid:durableId="20343830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65E4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1FB5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0070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AC4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5588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2F7897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4FB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6BFB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20F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495E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6E5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6198"/>
    <w:rsid w:val="008773C5"/>
    <w:rsid w:val="0088211C"/>
    <w:rsid w:val="00882549"/>
    <w:rsid w:val="00883D42"/>
    <w:rsid w:val="00883F68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2A55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64AC1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D578D"/>
    <w:rsid w:val="00AD6F64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2750"/>
    <w:rsid w:val="00B232D0"/>
    <w:rsid w:val="00B240AC"/>
    <w:rsid w:val="00B30424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32AD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A65E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5379"/>
    <w:rsid w:val="00DB62AD"/>
    <w:rsid w:val="00DB7084"/>
    <w:rsid w:val="00DB79E1"/>
    <w:rsid w:val="00DB7CD1"/>
    <w:rsid w:val="00DC0D9B"/>
    <w:rsid w:val="00DC1697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15792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4228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408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5E7C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8890F83"/>
  <w15:docId w15:val="{5FC608AD-C15A-4826-A3FA-6B54138062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883F6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cid:FB_70d43fd1-a841-4de4-bbaa-3e1f495f95d3.jpg" TargetMode="External"/><Relationship Id="rId18" Type="http://schemas.openxmlformats.org/officeDocument/2006/relationships/image" Target="media/image5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www.youtube.com/user/amazonede" TargetMode="External"/><Relationship Id="rId25" Type="http://schemas.openxmlformats.org/officeDocument/2006/relationships/image" Target="cid:Xing1_e3730686-2953-47a9-9c47-dbaa518a9207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IG_efb650a7-31e4-4674-98db-f2d2d5c58dce.jpg" TargetMode="External"/><Relationship Id="rId20" Type="http://schemas.openxmlformats.org/officeDocument/2006/relationships/hyperlink" Target="https://www.linkedin.com/company/amazone-group/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facebook.com/amazone.group" TargetMode="External"/><Relationship Id="rId24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hyperlink" Target="https://www.xing.com/company/amazone" TargetMode="External"/><Relationship Id="rId28" Type="http://schemas.openxmlformats.org/officeDocument/2006/relationships/fontTable" Target="fontTable.xml"/><Relationship Id="rId10" Type="http://schemas.openxmlformats.org/officeDocument/2006/relationships/hyperlink" Target="http://www.amazone.net/ru" TargetMode="External"/><Relationship Id="rId19" Type="http://schemas.openxmlformats.org/officeDocument/2006/relationships/image" Target="cid:YT_e9180d16-5a2b-4618-92e9-22a015f9cafb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instagram.com/amazone_group" TargetMode="External"/><Relationship Id="rId22" Type="http://schemas.openxmlformats.org/officeDocument/2006/relationships/image" Target="cid:LinkedIn_80de4e9c-c7a3-41e3-8e11-063f7eace13d.jpg" TargetMode="External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3</Pages>
  <Words>329</Words>
  <Characters>2529</Characters>
  <Application>Microsoft Office Word</Application>
  <DocSecurity>0</DocSecurity>
  <Lines>54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2846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Информация для прессы</dc:title>
  <dc:subject/>
  <dc:creator>Berelsmann Nadine</dc:creator>
  <cp:keywords/>
  <dc:description/>
  <cp:lastModifiedBy>Berelsmann Nadine</cp:lastModifiedBy>
  <cp:revision>11</cp:revision>
  <cp:lastPrinted>2010-02-24T09:10:00Z</cp:lastPrinted>
  <dcterms:created xsi:type="dcterms:W3CDTF">2025-11-27T08:34:00Z</dcterms:created>
  <dcterms:modified xsi:type="dcterms:W3CDTF">2025-12-18T09:25:00Z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